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3C" w:rsidRPr="00783277" w:rsidRDefault="00744C3C" w:rsidP="000E075C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744C3C" w:rsidRPr="00783277" w:rsidRDefault="00744C3C" w:rsidP="000E075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224/11.02-04/15-53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744C3C" w:rsidRPr="00783277" w:rsidRDefault="00744C3C" w:rsidP="000E075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744C3C" w:rsidRPr="00783277" w:rsidRDefault="00744C3C" w:rsidP="000E075C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  <w:color w:val="000000"/>
        </w:rPr>
        <w:t>овощей,</w:t>
      </w:r>
      <w:r w:rsidRPr="00CC7D94">
        <w:rPr>
          <w:rFonts w:ascii="Times New Roman" w:hAnsi="Times New Roman" w:cs="Times New Roman"/>
          <w:color w:val="000000"/>
        </w:rPr>
        <w:t xml:space="preserve"> фруктов, зелени и грибов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744C3C" w:rsidRPr="00783277" w:rsidRDefault="00744C3C" w:rsidP="000E075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744C3C" w:rsidRPr="00783277" w:rsidRDefault="00744C3C" w:rsidP="000E075C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744C3C" w:rsidRPr="00783277" w:rsidRDefault="00744C3C" w:rsidP="000E075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FB6730">
        <w:rPr>
          <w:rFonts w:ascii="Times New Roman" w:hAnsi="Times New Roman" w:cs="Times New Roman"/>
          <w:color w:val="000000"/>
        </w:rPr>
        <w:t>Гирько Юлия Юрьевна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Осина Вера Григорьевна,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744C3C" w:rsidRPr="00783277" w:rsidRDefault="00744C3C" w:rsidP="000E075C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2569C9">
        <w:rPr>
          <w:rFonts w:ascii="Times New Roman" w:hAnsi="Times New Roman" w:cs="Times New Roman"/>
          <w:color w:val="000000"/>
          <w:lang w:eastAsia="ru-RU"/>
        </w:rPr>
        <w:t>овощей, фруктов, зелени и грибов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744C3C" w:rsidRPr="00AD4BC0" w:rsidRDefault="00744C3C" w:rsidP="000E075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>
        <w:rPr>
          <w:rFonts w:ascii="Times New Roman" w:hAnsi="Times New Roman" w:cs="Times New Roman"/>
          <w:color w:val="000000"/>
        </w:rPr>
        <w:t>с 01 апреля 2015г. по 30</w:t>
      </w:r>
      <w:r w:rsidRPr="00FB6730">
        <w:rPr>
          <w:rFonts w:ascii="Times New Roman" w:hAnsi="Times New Roman" w:cs="Times New Roman"/>
          <w:color w:val="000000"/>
        </w:rPr>
        <w:t xml:space="preserve"> июня 2015г.</w:t>
      </w:r>
    </w:p>
    <w:p w:rsidR="00744C3C" w:rsidRPr="00E2402F" w:rsidRDefault="00744C3C" w:rsidP="000E075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color w:val="000000"/>
        </w:rPr>
        <w:t>Калужская обл., г. Обнинск,</w:t>
      </w:r>
      <w:r w:rsidRPr="002D6D62">
        <w:rPr>
          <w:rFonts w:ascii="Times New Roman" w:hAnsi="Times New Roman" w:cs="Times New Roman"/>
          <w:color w:val="000000"/>
        </w:rPr>
        <w:t xml:space="preserve"> п</w:t>
      </w:r>
      <w:r>
        <w:rPr>
          <w:rFonts w:ascii="Times New Roman" w:hAnsi="Times New Roman" w:cs="Times New Roman"/>
          <w:color w:val="000000"/>
        </w:rPr>
        <w:t>л. Бондаренко 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 столовая №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</w:t>
      </w:r>
      <w:r w:rsidRPr="002D6D62">
        <w:rPr>
          <w:rFonts w:ascii="Times New Roman" w:hAnsi="Times New Roman" w:cs="Times New Roman"/>
          <w:color w:val="000000"/>
        </w:rPr>
        <w:t xml:space="preserve"> ул. Пирогова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13, столовая «Здоровье»,</w:t>
      </w:r>
      <w:r w:rsidRPr="002D6D62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2D6D62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</w:rPr>
        <w:t>.</w:t>
      </w:r>
    </w:p>
    <w:p w:rsidR="00744C3C" w:rsidRPr="00783277" w:rsidRDefault="00744C3C" w:rsidP="000E075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744C3C" w:rsidRPr="00783277" w:rsidRDefault="00744C3C" w:rsidP="000E075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744C3C" w:rsidRPr="00783277" w:rsidRDefault="00744C3C" w:rsidP="000E075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744C3C" w:rsidRPr="00783277" w:rsidRDefault="00744C3C" w:rsidP="000E075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744C3C" w:rsidRPr="00752CC5" w:rsidRDefault="00744C3C" w:rsidP="000E075C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C62D18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 xml:space="preserve"> </w:t>
      </w:r>
      <w:r w:rsidRPr="00C62D18">
        <w:rPr>
          <w:rFonts w:ascii="Times New Roman" w:hAnsi="Times New Roman" w:cs="Times New Roman"/>
          <w:color w:val="000000"/>
        </w:rPr>
        <w:t>721</w:t>
      </w:r>
      <w:r>
        <w:rPr>
          <w:rFonts w:ascii="Times New Roman" w:hAnsi="Times New Roman" w:cs="Times New Roman"/>
          <w:color w:val="000000"/>
        </w:rPr>
        <w:t xml:space="preserve"> </w:t>
      </w:r>
      <w:r w:rsidRPr="00C62D18">
        <w:rPr>
          <w:rFonts w:ascii="Times New Roman" w:hAnsi="Times New Roman" w:cs="Times New Roman"/>
          <w:color w:val="000000"/>
        </w:rPr>
        <w:t>533,</w:t>
      </w:r>
      <w:r>
        <w:rPr>
          <w:rFonts w:ascii="Times New Roman" w:hAnsi="Times New Roman" w:cs="Times New Roman"/>
          <w:color w:val="000000"/>
        </w:rPr>
        <w:t xml:space="preserve"> </w:t>
      </w:r>
      <w:r w:rsidRPr="00C62D18">
        <w:rPr>
          <w:rFonts w:ascii="Times New Roman" w:hAnsi="Times New Roman" w:cs="Times New Roman"/>
          <w:color w:val="000000"/>
        </w:rPr>
        <w:t>20 (один миллион семьсот двадцать одна тысяч</w:t>
      </w:r>
      <w:r>
        <w:rPr>
          <w:rFonts w:ascii="Times New Roman" w:hAnsi="Times New Roman" w:cs="Times New Roman"/>
          <w:color w:val="000000"/>
        </w:rPr>
        <w:t xml:space="preserve">а пятьсот </w:t>
      </w:r>
      <w:r w:rsidRPr="00C62D18">
        <w:rPr>
          <w:rFonts w:ascii="Times New Roman" w:hAnsi="Times New Roman" w:cs="Times New Roman"/>
          <w:color w:val="000000"/>
        </w:rPr>
        <w:t>тридцать три рубля 20 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10% и 18%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752CC5">
        <w:rPr>
          <w:rFonts w:ascii="Times New Roman" w:hAnsi="Times New Roman" w:cs="Times New Roman"/>
          <w:color w:val="000000"/>
        </w:rPr>
        <w:t>тару, упаковку, погрузку, доставку, разгрузку и приемку товара на территории покупателя, расположен</w:t>
      </w:r>
      <w:r>
        <w:rPr>
          <w:rFonts w:ascii="Times New Roman" w:hAnsi="Times New Roman" w:cs="Times New Roman"/>
          <w:color w:val="000000"/>
        </w:rPr>
        <w:t>ного по адресу: Калужская обл.,</w:t>
      </w:r>
      <w:r w:rsidRPr="00752CC5">
        <w:rPr>
          <w:rFonts w:ascii="Times New Roman" w:hAnsi="Times New Roman" w:cs="Times New Roman"/>
          <w:color w:val="000000"/>
        </w:rPr>
        <w:t xml:space="preserve"> г. Обнинск, пл. Бондаренко д.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столовая №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ул. Пирогова</w:t>
      </w:r>
      <w:r>
        <w:rPr>
          <w:rFonts w:ascii="Times New Roman" w:hAnsi="Times New Roman" w:cs="Times New Roman"/>
          <w:color w:val="000000"/>
        </w:rPr>
        <w:t xml:space="preserve"> д. 13, столовая</w:t>
      </w:r>
      <w:r w:rsidRPr="00752CC5">
        <w:rPr>
          <w:rFonts w:ascii="Times New Roman" w:hAnsi="Times New Roman" w:cs="Times New Roman"/>
          <w:color w:val="000000"/>
        </w:rPr>
        <w:t xml:space="preserve"> «Здоровье»,</w:t>
      </w:r>
      <w:r w:rsidRPr="00752CC5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752CC5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страхование, уплату налогов (НДС), таможенных пошлин, сборов и других обязательных платежей, предусмотренных законодательством РФ.</w:t>
      </w:r>
    </w:p>
    <w:p w:rsidR="00744C3C" w:rsidRPr="00776C54" w:rsidRDefault="00744C3C" w:rsidP="000E075C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510634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 xml:space="preserve"> </w:t>
      </w:r>
      <w:r w:rsidRPr="00510634">
        <w:rPr>
          <w:rFonts w:ascii="Times New Roman" w:hAnsi="Times New Roman" w:cs="Times New Roman"/>
          <w:color w:val="000000"/>
        </w:rPr>
        <w:t>541</w:t>
      </w:r>
      <w:r>
        <w:rPr>
          <w:rFonts w:ascii="Times New Roman" w:hAnsi="Times New Roman" w:cs="Times New Roman"/>
          <w:color w:val="000000"/>
        </w:rPr>
        <w:t xml:space="preserve"> </w:t>
      </w:r>
      <w:r w:rsidRPr="00510634">
        <w:rPr>
          <w:rFonts w:ascii="Times New Roman" w:hAnsi="Times New Roman" w:cs="Times New Roman"/>
          <w:color w:val="000000"/>
        </w:rPr>
        <w:t>199,</w:t>
      </w:r>
      <w:r>
        <w:rPr>
          <w:rFonts w:ascii="Times New Roman" w:hAnsi="Times New Roman" w:cs="Times New Roman"/>
          <w:color w:val="000000"/>
        </w:rPr>
        <w:t xml:space="preserve"> </w:t>
      </w:r>
      <w:r w:rsidRPr="00510634">
        <w:rPr>
          <w:rFonts w:ascii="Times New Roman" w:hAnsi="Times New Roman" w:cs="Times New Roman"/>
          <w:color w:val="000000"/>
        </w:rPr>
        <w:t>92 (один миллион пятьсот сорок одна тысяча сто девяносто девять рублей 92 копейки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рубля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744C3C" w:rsidRPr="00783277" w:rsidRDefault="00744C3C" w:rsidP="000E075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744C3C" w:rsidRDefault="00744C3C" w:rsidP="0023632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744C3C" w:rsidRPr="00236320" w:rsidRDefault="00744C3C" w:rsidP="0023632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744C3C" w:rsidRPr="00783277" w:rsidRDefault="00744C3C" w:rsidP="000E075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236320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744C3C" w:rsidRPr="00783277" w:rsidRDefault="00744C3C" w:rsidP="000E075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236320"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320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«13»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320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«13»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</w:t>
      </w:r>
      <w:bookmarkStart w:id="0" w:name="_GoBack"/>
      <w:bookmarkEnd w:id="0"/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320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30</w:t>
      </w:r>
      <w:r w:rsidRPr="00783277">
        <w:rPr>
          <w:rFonts w:ascii="Times New Roman" w:hAnsi="Times New Roman" w:cs="Times New Roman"/>
        </w:rPr>
        <w:t xml:space="preserve"> дней.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320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320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320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744C3C" w:rsidRPr="00783277" w:rsidRDefault="00744C3C" w:rsidP="000E075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320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744C3C" w:rsidRDefault="00744C3C">
      <w:pPr>
        <w:rPr>
          <w:rFonts w:cs="Times New Roman"/>
        </w:rPr>
      </w:pPr>
    </w:p>
    <w:sectPr w:rsidR="00744C3C" w:rsidSect="004D7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F1D"/>
    <w:rsid w:val="000E075C"/>
    <w:rsid w:val="000E1028"/>
    <w:rsid w:val="001F4D81"/>
    <w:rsid w:val="00236320"/>
    <w:rsid w:val="002569C9"/>
    <w:rsid w:val="002D6D62"/>
    <w:rsid w:val="004D793C"/>
    <w:rsid w:val="00510634"/>
    <w:rsid w:val="00524229"/>
    <w:rsid w:val="00620D1D"/>
    <w:rsid w:val="006621CE"/>
    <w:rsid w:val="00744C3C"/>
    <w:rsid w:val="00752CC5"/>
    <w:rsid w:val="007757DE"/>
    <w:rsid w:val="00776C54"/>
    <w:rsid w:val="00783277"/>
    <w:rsid w:val="00794197"/>
    <w:rsid w:val="008E3C0C"/>
    <w:rsid w:val="009E1518"/>
    <w:rsid w:val="00AD4BC0"/>
    <w:rsid w:val="00AF2D02"/>
    <w:rsid w:val="00B30F1D"/>
    <w:rsid w:val="00C572F3"/>
    <w:rsid w:val="00C62D18"/>
    <w:rsid w:val="00CC7D94"/>
    <w:rsid w:val="00CD4A47"/>
    <w:rsid w:val="00D42E6F"/>
    <w:rsid w:val="00DB32BD"/>
    <w:rsid w:val="00E2402F"/>
    <w:rsid w:val="00EA451A"/>
    <w:rsid w:val="00F26FEC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75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0E075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837</Words>
  <Characters>4776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2015-02-03T07:13:00Z</dcterms:created>
  <dcterms:modified xsi:type="dcterms:W3CDTF">2015-02-25T07:23:00Z</dcterms:modified>
</cp:coreProperties>
</file>